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8E" w:rsidRPr="00364925" w:rsidRDefault="00240B8E" w:rsidP="002A037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40B8E" w:rsidRPr="00364925" w:rsidRDefault="00240B8E" w:rsidP="002A037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40B8E" w:rsidRPr="00035A8A" w:rsidRDefault="00240B8E" w:rsidP="002A0376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 w:rsidRPr="00035A8A">
        <w:rPr>
          <w:rFonts w:ascii="Arial" w:hAnsi="Arial" w:cs="Arial"/>
          <w:b/>
          <w:bCs/>
          <w:spacing w:val="40"/>
        </w:rPr>
        <w:t>ПОСТАНОВЛЕНИЕ</w:t>
      </w:r>
    </w:p>
    <w:p w:rsidR="00240B8E" w:rsidRPr="00364925" w:rsidRDefault="00240B8E" w:rsidP="002A037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40B8E" w:rsidRPr="00364925" w:rsidRDefault="00240B8E" w:rsidP="002A0376">
      <w:r w:rsidRPr="00364925">
        <w:t xml:space="preserve">От </w:t>
      </w:r>
      <w:r>
        <w:t>11.02.</w:t>
      </w:r>
      <w:r w:rsidRPr="00364925">
        <w:t xml:space="preserve">2025 № </w:t>
      </w:r>
      <w:r>
        <w:t>25</w:t>
      </w:r>
    </w:p>
    <w:p w:rsidR="00240B8E" w:rsidRPr="00364925" w:rsidRDefault="00240B8E" w:rsidP="002A0376">
      <w:r w:rsidRPr="00364925">
        <w:t xml:space="preserve"> г. Унеча, Брянской области</w:t>
      </w:r>
    </w:p>
    <w:p w:rsidR="00240B8E" w:rsidRPr="00364925" w:rsidRDefault="00240B8E" w:rsidP="002A0376"/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 xml:space="preserve">Об утверждении Порядка предоставления </w:t>
      </w:r>
    </w:p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 xml:space="preserve">субсидии  на </w:t>
      </w:r>
      <w:r>
        <w:rPr>
          <w:sz w:val="28"/>
          <w:szCs w:val="28"/>
        </w:rPr>
        <w:t>возмещение</w:t>
      </w:r>
      <w:r w:rsidRPr="00D32BD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 xml:space="preserve">затрат </w:t>
      </w:r>
      <w:r w:rsidRPr="00D32BD0">
        <w:rPr>
          <w:sz w:val="28"/>
          <w:szCs w:val="28"/>
        </w:rPr>
        <w:t xml:space="preserve">транспортных </w:t>
      </w:r>
    </w:p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 xml:space="preserve">расходов по доставке  товаров первой необходимости </w:t>
      </w:r>
    </w:p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>автомагазинами в малонаселенные и отдаленные</w:t>
      </w:r>
    </w:p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>населенные пункты, начиная с 11 километра от</w:t>
      </w:r>
    </w:p>
    <w:p w:rsidR="00240B8E" w:rsidRPr="00D32BD0" w:rsidRDefault="00240B8E" w:rsidP="002A0376">
      <w:pPr>
        <w:jc w:val="both"/>
        <w:rPr>
          <w:sz w:val="28"/>
          <w:szCs w:val="28"/>
        </w:rPr>
      </w:pPr>
      <w:r w:rsidRPr="00D32BD0">
        <w:rPr>
          <w:sz w:val="28"/>
          <w:szCs w:val="28"/>
        </w:rPr>
        <w:t xml:space="preserve">районного центра или ближайшего пункта </w:t>
      </w:r>
    </w:p>
    <w:p w:rsidR="00240B8E" w:rsidRPr="00364925" w:rsidRDefault="00240B8E" w:rsidP="00857629">
      <w:pPr>
        <w:jc w:val="both"/>
      </w:pPr>
      <w:r>
        <w:rPr>
          <w:sz w:val="28"/>
          <w:szCs w:val="28"/>
        </w:rPr>
        <w:t>их получения.</w:t>
      </w:r>
    </w:p>
    <w:p w:rsidR="00240B8E" w:rsidRPr="00673A1C" w:rsidRDefault="00240B8E" w:rsidP="002A0376">
      <w:pPr>
        <w:rPr>
          <w:sz w:val="28"/>
          <w:szCs w:val="28"/>
        </w:rPr>
      </w:pPr>
    </w:p>
    <w:p w:rsidR="00240B8E" w:rsidRPr="00364925" w:rsidRDefault="00240B8E" w:rsidP="002A0376">
      <w:pPr>
        <w:pStyle w:val="BodyText"/>
        <w:spacing w:before="1" w:line="230" w:lineRule="auto"/>
        <w:ind w:left="72" w:right="-1" w:firstLine="707"/>
      </w:pPr>
      <w:r w:rsidRPr="00673A1C">
        <w:t>В соответствии со статьей 78 Бюджетного кодекса Российской Федерации, Постановлением Правительства Российской Федерации от 24 января 1994 г. № 24  «Вопросы потребительской кооперации Российской Федерации»,  Правительства</w:t>
      </w:r>
      <w:r>
        <w:t xml:space="preserve"> Российской Федерации от 25 октября 2023 года № 1780 «Об утверждении Правил </w:t>
      </w:r>
      <w:r>
        <w:rPr>
          <w:spacing w:val="-2"/>
        </w:rPr>
        <w:t xml:space="preserve">предоставления из бюджетов бюджетной системы Российской Федерации </w:t>
      </w:r>
      <w:r>
        <w:t xml:space="preserve">субсидий, в том числе грантов в форме субсидий, юридическим лицам, индивидуальным предпринимателям, </w:t>
      </w:r>
      <w:r w:rsidRPr="00364925">
        <w:t xml:space="preserve">а также физическим лицам </w:t>
      </w:r>
      <w:r w:rsidRPr="00364925">
        <w:rPr>
          <w:w w:val="90"/>
        </w:rPr>
        <w:t xml:space="preserve">— </w:t>
      </w:r>
      <w:r w:rsidRPr="00364925">
        <w:rPr>
          <w:spacing w:val="-2"/>
        </w:rPr>
        <w:t>производителям товаров,</w:t>
      </w:r>
      <w:r>
        <w:rPr>
          <w:spacing w:val="-2"/>
        </w:rPr>
        <w:t xml:space="preserve"> </w:t>
      </w:r>
      <w:r w:rsidRPr="00364925">
        <w:rPr>
          <w:spacing w:val="-2"/>
        </w:rPr>
        <w:t>работ,</w:t>
      </w:r>
      <w:r>
        <w:rPr>
          <w:spacing w:val="-2"/>
        </w:rPr>
        <w:t xml:space="preserve"> услуг»</w:t>
      </w:r>
    </w:p>
    <w:p w:rsidR="00240B8E" w:rsidRPr="00364925" w:rsidRDefault="00240B8E" w:rsidP="002A0376">
      <w:pPr>
        <w:jc w:val="both"/>
        <w:rPr>
          <w:color w:val="FF0000"/>
        </w:rPr>
      </w:pPr>
    </w:p>
    <w:p w:rsidR="00240B8E" w:rsidRPr="00673A1C" w:rsidRDefault="00240B8E" w:rsidP="002A0376">
      <w:r w:rsidRPr="00673A1C">
        <w:t>ПОСТАНОВЛЯЮ:</w:t>
      </w:r>
    </w:p>
    <w:p w:rsidR="00240B8E" w:rsidRPr="00673A1C" w:rsidRDefault="00240B8E" w:rsidP="00035A8A">
      <w:pPr>
        <w:ind w:firstLine="360"/>
        <w:jc w:val="both"/>
      </w:pPr>
      <w:r w:rsidRPr="00673A1C">
        <w:t>1.</w:t>
      </w:r>
      <w:r w:rsidRPr="00FD42D1">
        <w:t xml:space="preserve">Утвердить   прилагаемый  Порядок   предоставления </w:t>
      </w:r>
      <w:r w:rsidRPr="00673A1C">
        <w:t xml:space="preserve">субсидии  на    </w:t>
      </w:r>
      <w:r w:rsidRPr="00857629">
        <w:t>возмещение части затрат транспортных расходов по доставке  товаров первой необходимости автомагазинами в малонаселенные и отдаленные населенные пункты, начиная с 11 километра от районного центра или ближайшего пункта их получения</w:t>
      </w:r>
      <w:r>
        <w:t>.</w:t>
      </w:r>
    </w:p>
    <w:p w:rsidR="00240B8E" w:rsidRPr="00673A1C" w:rsidRDefault="00240B8E" w:rsidP="00035A8A">
      <w:pPr>
        <w:pStyle w:val="ListParagraph"/>
        <w:numPr>
          <w:ilvl w:val="0"/>
          <w:numId w:val="2"/>
        </w:numPr>
        <w:ind w:left="0" w:firstLine="360"/>
        <w:jc w:val="both"/>
      </w:pPr>
      <w:r w:rsidRPr="00673A1C">
        <w:t>Настоящее  постановление   опубликовать  в  муниципальном  печатном    средстве 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40B8E" w:rsidRPr="00035A8A" w:rsidRDefault="00240B8E" w:rsidP="00035A8A">
      <w:pPr>
        <w:pStyle w:val="ListParagraph"/>
        <w:numPr>
          <w:ilvl w:val="0"/>
          <w:numId w:val="2"/>
        </w:numPr>
        <w:ind w:left="0" w:firstLine="360"/>
        <w:jc w:val="both"/>
        <w:rPr>
          <w:color w:val="FF0000"/>
        </w:rPr>
      </w:pPr>
      <w:r w:rsidRPr="00673A1C">
        <w:t>Постановление   вступает  в силу с  момента  его официального опубликования     и</w:t>
      </w:r>
      <w:r>
        <w:t xml:space="preserve"> </w:t>
      </w:r>
      <w:r w:rsidRPr="00673A1C">
        <w:t xml:space="preserve">распространяет  действие на правоотношения, возникшие </w:t>
      </w:r>
      <w:r w:rsidRPr="00D32BD0">
        <w:t xml:space="preserve">с 1 января </w:t>
      </w:r>
      <w:r w:rsidRPr="00673A1C">
        <w:t>2025 года.</w:t>
      </w:r>
    </w:p>
    <w:p w:rsidR="00240B8E" w:rsidRPr="00673A1C" w:rsidRDefault="00240B8E" w:rsidP="00035A8A">
      <w:pPr>
        <w:pStyle w:val="ListParagraph"/>
        <w:numPr>
          <w:ilvl w:val="0"/>
          <w:numId w:val="2"/>
        </w:numPr>
        <w:ind w:left="0" w:firstLine="360"/>
        <w:jc w:val="both"/>
      </w:pPr>
      <w:r w:rsidRPr="00673A1C">
        <w:t>Постановление  администрации  района от  28.05.2021 №115    «Об   утверждении Порядка предоставления субсидии на компенсацию части транспортных расходов по доставке товаров первой необходимости автомагазинами в  малонаселенные и отдаленные населенные пункты, начиная с 11 километра от районного центра или ближайшего пункта их получения</w:t>
      </w:r>
      <w:r>
        <w:t>,</w:t>
      </w:r>
      <w:r w:rsidRPr="00673A1C">
        <w:t xml:space="preserve">  из средств бюджета Унечского муниципального района Брянской области</w:t>
      </w:r>
      <w:r>
        <w:t>»отменить.</w:t>
      </w:r>
    </w:p>
    <w:p w:rsidR="00240B8E" w:rsidRPr="00D32BD0" w:rsidRDefault="00240B8E" w:rsidP="00035A8A">
      <w:pPr>
        <w:numPr>
          <w:ilvl w:val="0"/>
          <w:numId w:val="2"/>
        </w:numPr>
        <w:ind w:left="0" w:firstLine="360"/>
        <w:jc w:val="both"/>
        <w:rPr>
          <w:color w:val="FF0000"/>
        </w:rPr>
      </w:pPr>
      <w:r w:rsidRPr="00673A1C">
        <w:t xml:space="preserve">Контроль  за  исполнением  настоящего  постановления  </w:t>
      </w:r>
      <w:r w:rsidRPr="00FD42D1">
        <w:t>оставляю за собой.</w:t>
      </w:r>
    </w:p>
    <w:p w:rsidR="00240B8E" w:rsidRDefault="00240B8E" w:rsidP="002A0376">
      <w:pPr>
        <w:jc w:val="both"/>
        <w:rPr>
          <w:color w:val="FF0000"/>
        </w:rPr>
      </w:pPr>
    </w:p>
    <w:p w:rsidR="00240B8E" w:rsidRPr="00364925" w:rsidRDefault="00240B8E" w:rsidP="002A0376">
      <w:pPr>
        <w:jc w:val="both"/>
        <w:rPr>
          <w:color w:val="FF0000"/>
        </w:rPr>
      </w:pPr>
    </w:p>
    <w:p w:rsidR="00240B8E" w:rsidRDefault="00240B8E" w:rsidP="00452424">
      <w:pPr>
        <w:ind w:left="284"/>
        <w:jc w:val="both"/>
      </w:pPr>
    </w:p>
    <w:p w:rsidR="00240B8E" w:rsidRDefault="00240B8E" w:rsidP="00452424">
      <w:pPr>
        <w:ind w:left="284"/>
        <w:jc w:val="both"/>
      </w:pPr>
    </w:p>
    <w:p w:rsidR="00240B8E" w:rsidRDefault="00240B8E" w:rsidP="00452424">
      <w:pPr>
        <w:ind w:left="284"/>
        <w:jc w:val="both"/>
      </w:pPr>
    </w:p>
    <w:p w:rsidR="00240B8E" w:rsidRDefault="00240B8E" w:rsidP="00452424">
      <w:pPr>
        <w:ind w:left="284"/>
        <w:jc w:val="both"/>
      </w:pPr>
      <w:r w:rsidRPr="006E7C2C">
        <w:t>Глава администрации Унечского района                                                            В.А.Дуда</w:t>
      </w:r>
    </w:p>
    <w:p w:rsidR="00240B8E" w:rsidRDefault="00240B8E" w:rsidP="00452424">
      <w:pPr>
        <w:ind w:left="284"/>
        <w:jc w:val="both"/>
      </w:pPr>
    </w:p>
    <w:p w:rsidR="00240B8E" w:rsidRDefault="00240B8E" w:rsidP="00246520">
      <w:pPr>
        <w:tabs>
          <w:tab w:val="left" w:pos="1134"/>
          <w:tab w:val="left" w:pos="1560"/>
        </w:tabs>
        <w:jc w:val="both"/>
      </w:pPr>
    </w:p>
    <w:sectPr w:rsidR="00240B8E" w:rsidSect="004D364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B8E" w:rsidRDefault="00240B8E" w:rsidP="00EE4E31">
      <w:r>
        <w:separator/>
      </w:r>
    </w:p>
  </w:endnote>
  <w:endnote w:type="continuationSeparator" w:id="1">
    <w:p w:rsidR="00240B8E" w:rsidRDefault="00240B8E" w:rsidP="00EE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B8E" w:rsidRDefault="00240B8E" w:rsidP="00EE4E31">
      <w:r>
        <w:separator/>
      </w:r>
    </w:p>
  </w:footnote>
  <w:footnote w:type="continuationSeparator" w:id="1">
    <w:p w:rsidR="00240B8E" w:rsidRDefault="00240B8E" w:rsidP="00EE4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E" w:rsidRDefault="00240B8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240B8E" w:rsidRDefault="00240B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91B53"/>
    <w:multiLevelType w:val="hybridMultilevel"/>
    <w:tmpl w:val="FE98A234"/>
    <w:lvl w:ilvl="0" w:tplc="3962D646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275FB"/>
    <w:multiLevelType w:val="hybridMultilevel"/>
    <w:tmpl w:val="F3F49688"/>
    <w:lvl w:ilvl="0" w:tplc="7B76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0DA"/>
    <w:rsid w:val="00035A8A"/>
    <w:rsid w:val="000946B9"/>
    <w:rsid w:val="00240B8E"/>
    <w:rsid w:val="00246520"/>
    <w:rsid w:val="002A0376"/>
    <w:rsid w:val="002D2097"/>
    <w:rsid w:val="00364925"/>
    <w:rsid w:val="003C1D6B"/>
    <w:rsid w:val="00452424"/>
    <w:rsid w:val="00471DFC"/>
    <w:rsid w:val="004D3646"/>
    <w:rsid w:val="005D401B"/>
    <w:rsid w:val="00610756"/>
    <w:rsid w:val="00673A1C"/>
    <w:rsid w:val="006E7C2C"/>
    <w:rsid w:val="0085588D"/>
    <w:rsid w:val="00857629"/>
    <w:rsid w:val="00866AD6"/>
    <w:rsid w:val="009F600C"/>
    <w:rsid w:val="00AE1D36"/>
    <w:rsid w:val="00B042F5"/>
    <w:rsid w:val="00BB6810"/>
    <w:rsid w:val="00D32BD0"/>
    <w:rsid w:val="00D830DA"/>
    <w:rsid w:val="00E255A7"/>
    <w:rsid w:val="00E54684"/>
    <w:rsid w:val="00E67274"/>
    <w:rsid w:val="00EE4E31"/>
    <w:rsid w:val="00F142E7"/>
    <w:rsid w:val="00F353DB"/>
    <w:rsid w:val="00F61C20"/>
    <w:rsid w:val="00FD4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A0376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A037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2A0376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0376"/>
    <w:rPr>
      <w:rFonts w:ascii="Arial Narrow" w:hAnsi="Arial Narrow" w:cs="Arial Narrow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A037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A0376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A0376"/>
    <w:pPr>
      <w:ind w:left="720"/>
    </w:pPr>
  </w:style>
  <w:style w:type="paragraph" w:styleId="Header">
    <w:name w:val="header"/>
    <w:basedOn w:val="Normal"/>
    <w:link w:val="HeaderChar"/>
    <w:uiPriority w:val="99"/>
    <w:rsid w:val="00EE4E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4E3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EE4E3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4E3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D4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401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333</Words>
  <Characters>1902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14</cp:revision>
  <cp:lastPrinted>2025-03-13T12:08:00Z</cp:lastPrinted>
  <dcterms:created xsi:type="dcterms:W3CDTF">2025-03-07T09:40:00Z</dcterms:created>
  <dcterms:modified xsi:type="dcterms:W3CDTF">2025-03-21T09:05:00Z</dcterms:modified>
</cp:coreProperties>
</file>